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E66623" w14:textId="77777777" w:rsidR="00E025C8" w:rsidRDefault="00E025C8" w:rsidP="00E025C8">
      <w:pPr>
        <w:pStyle w:val="NoSpacing"/>
      </w:pPr>
      <w:r>
        <w:rPr>
          <w:u w:val="single"/>
        </w:rPr>
        <w:t>John FURNES</w:t>
      </w:r>
      <w:r>
        <w:t xml:space="preserve">       (fl.1494-1506)</w:t>
      </w:r>
    </w:p>
    <w:p w14:paraId="71E90595" w14:textId="77777777" w:rsidR="00E025C8" w:rsidRDefault="00E025C8" w:rsidP="00E025C8">
      <w:pPr>
        <w:pStyle w:val="NoSpacing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>Vicar of All Saints’ Church, East Winch, Norfolk.</w:t>
      </w:r>
    </w:p>
    <w:p w14:paraId="1388202A" w14:textId="77777777" w:rsidR="00E025C8" w:rsidRDefault="00E025C8" w:rsidP="00E025C8">
      <w:pPr>
        <w:pStyle w:val="NoSpacing"/>
      </w:pPr>
    </w:p>
    <w:p w14:paraId="6846A89F" w14:textId="77777777" w:rsidR="00E025C8" w:rsidRDefault="00E025C8" w:rsidP="00E025C8">
      <w:pPr>
        <w:pStyle w:val="NoSpacing"/>
      </w:pPr>
    </w:p>
    <w:p w14:paraId="79BFD2E5" w14:textId="77777777" w:rsidR="00E025C8" w:rsidRDefault="00E025C8" w:rsidP="00E025C8">
      <w:pPr>
        <w:pStyle w:val="NoSpacing"/>
        <w:rPr>
          <w:color w:val="333333"/>
          <w:shd w:val="clear" w:color="auto" w:fill="FFFFFF"/>
        </w:rPr>
      </w:pPr>
      <w:r>
        <w:tab/>
        <w:t>1494</w:t>
      </w:r>
      <w:r>
        <w:tab/>
      </w:r>
      <w:r>
        <w:rPr>
          <w:color w:val="333333"/>
          <w:shd w:val="clear" w:color="auto" w:fill="FFFFFF"/>
        </w:rPr>
        <w:t>He became Vicar.</w:t>
      </w:r>
    </w:p>
    <w:p w14:paraId="4F0A940D" w14:textId="77777777" w:rsidR="00E025C8" w:rsidRDefault="00E025C8" w:rsidP="00E025C8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East-Walton',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142-148.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 http://www.british-history.ac.uk/topographical-hist-norfolk/vol9/pp142-148 [accessed 3 July 2019]. </w:t>
      </w:r>
      <w:r>
        <w:rPr>
          <w:color w:val="333333"/>
          <w:shd w:val="clear" w:color="auto" w:fill="FFFFFF"/>
        </w:rPr>
        <w:t>)</w:t>
      </w:r>
    </w:p>
    <w:p w14:paraId="63DE901C" w14:textId="77777777" w:rsidR="00E025C8" w:rsidRDefault="00E025C8" w:rsidP="00E025C8">
      <w:pPr>
        <w:pStyle w:val="NoSpacing"/>
      </w:pPr>
    </w:p>
    <w:p w14:paraId="6C4B76C2" w14:textId="77777777" w:rsidR="00E025C8" w:rsidRDefault="00E025C8" w:rsidP="00E025C8">
      <w:pPr>
        <w:pStyle w:val="NoSpacing"/>
      </w:pPr>
    </w:p>
    <w:p w14:paraId="2617E298" w14:textId="77777777" w:rsidR="00E025C8" w:rsidRDefault="00E025C8" w:rsidP="00E025C8">
      <w:pPr>
        <w:pStyle w:val="NoSpacing"/>
      </w:pPr>
      <w:r>
        <w:t>3 July 2019</w:t>
      </w:r>
    </w:p>
    <w:p w14:paraId="311D61A1" w14:textId="77777777" w:rsidR="006B2F86" w:rsidRPr="00E71FC3" w:rsidRDefault="00E025C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7E8CC" w14:textId="77777777" w:rsidR="00E025C8" w:rsidRDefault="00E025C8" w:rsidP="00E71FC3">
      <w:pPr>
        <w:spacing w:after="0" w:line="240" w:lineRule="auto"/>
      </w:pPr>
      <w:r>
        <w:separator/>
      </w:r>
    </w:p>
  </w:endnote>
  <w:endnote w:type="continuationSeparator" w:id="0">
    <w:p w14:paraId="077CC5D6" w14:textId="77777777" w:rsidR="00E025C8" w:rsidRDefault="00E025C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4D57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73707" w14:textId="77777777" w:rsidR="00E025C8" w:rsidRDefault="00E025C8" w:rsidP="00E71FC3">
      <w:pPr>
        <w:spacing w:after="0" w:line="240" w:lineRule="auto"/>
      </w:pPr>
      <w:r>
        <w:separator/>
      </w:r>
    </w:p>
  </w:footnote>
  <w:footnote w:type="continuationSeparator" w:id="0">
    <w:p w14:paraId="7E9A5A43" w14:textId="77777777" w:rsidR="00E025C8" w:rsidRDefault="00E025C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5C8"/>
    <w:rsid w:val="001A7C09"/>
    <w:rsid w:val="00577BD5"/>
    <w:rsid w:val="00656CBA"/>
    <w:rsid w:val="006A1F77"/>
    <w:rsid w:val="00733BE7"/>
    <w:rsid w:val="00AB52E8"/>
    <w:rsid w:val="00B16D3F"/>
    <w:rsid w:val="00BB41AC"/>
    <w:rsid w:val="00E025C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3894D8"/>
  <w15:chartTrackingRefBased/>
  <w15:docId w15:val="{1C4AC6F5-57D0-4FCE-AC14-E4550F9A5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E025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2019-07-05T20:56:00Z</dcterms:created>
  <dcterms:modified xsi:type="dcterms:W3CDTF">2019-07-05T20:56:00Z</dcterms:modified>
</cp:coreProperties>
</file>